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6B197" w14:textId="7189D6CE" w:rsidR="007D1D61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ДО</w:t>
      </w:r>
    </w:p>
    <w:p w14:paraId="49B1C802" w14:textId="1245E499" w:rsidR="00165813" w:rsidRPr="00165813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</w:t>
      </w: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50F66B6C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>ПРЕДСТАВИТЕЛИ НА ЮРИДИЧЕСКИ ЛИЦА С НЕСТОПАНСКА ЦЕЛ ЗА ОБЩЕСТВЕНОПОЛЕЗНА ДЕЙНОСТ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, </w:t>
      </w:r>
      <w:r w:rsidR="00DF6238" w:rsidRPr="00DF6238">
        <w:rPr>
          <w:b/>
          <w:bCs/>
        </w:rPr>
        <w:t xml:space="preserve">ЧИИТО ПРЕДСТАВИТЕЛИ ДА БЪДАТ ВКЛЮЧЕНИ </w:t>
      </w:r>
      <w:r w:rsidRPr="00D6371C">
        <w:rPr>
          <w:b/>
          <w:bCs/>
        </w:rPr>
        <w:t>В СЪСТАВА НА РЕГИОНАЛНИТЕ СЪВЕТИ ЗА РАЗВИТИЕ НА РЕГИОНИТЕ ЗА ПЛАНИРАНЕ ОТ НИВО 2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63E43DE9" w14:textId="4D8CE6F9" w:rsidR="007D1D61" w:rsidRDefault="007D1D61" w:rsidP="007D1D61">
      <w:pPr>
        <w:ind w:firstLine="709"/>
        <w:jc w:val="both"/>
      </w:pPr>
      <w:r>
        <w:t>В изпълнение на чл. 32 от Правилника за прилагане на Закона за регионалното развитие (ППЗРР), приет с Постановление №</w:t>
      </w:r>
      <w:r w:rsidR="00123525">
        <w:t xml:space="preserve"> 183 от 04 август</w:t>
      </w:r>
      <w:r>
        <w:t xml:space="preserve"> 2020 г. на Министерския съвет Ви уведомявам за подадените писмени заявления за включване в състава на Регионалния съвет за развитие на (РСР) на ………………………регион за планиране, постъпили в рамките на проведена процедура за избор на юридически лица с нестопанска цел за общественополезна дейност, чиито представители да бъдат включени в състава на регионалните съвети за развитие: </w:t>
      </w:r>
    </w:p>
    <w:p w14:paraId="462802FD" w14:textId="77777777" w:rsidR="007D1D61" w:rsidRDefault="007D1D61" w:rsidP="00DF09B9">
      <w:pPr>
        <w:ind w:firstLine="0"/>
        <w:jc w:val="both"/>
      </w:pPr>
      <w:r>
        <w:t>•</w:t>
      </w:r>
      <w:r>
        <w:tab/>
        <w:t>организации, работещи в сферата на равенството между мъжете и жените, недискриминацията, равните възможности, социалното включване и интегрирането на маргинализираните групи:</w:t>
      </w:r>
    </w:p>
    <w:p w14:paraId="08077A9B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1F745DB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63FA938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734B87D5" w14:textId="77777777" w:rsidR="007D1D61" w:rsidRDefault="007D1D61" w:rsidP="007D1D61">
      <w:pPr>
        <w:ind w:firstLine="0"/>
      </w:pPr>
      <w:r>
        <w:t>•</w:t>
      </w:r>
      <w:r>
        <w:tab/>
        <w:t>екологични организации и организации, работещи в сферата на образованието, науката и културата:</w:t>
      </w:r>
    </w:p>
    <w:p w14:paraId="33A6E2F3" w14:textId="77777777" w:rsidR="007D1D61" w:rsidRDefault="007D1D61" w:rsidP="007D1D61">
      <w:pPr>
        <w:ind w:firstLine="0"/>
      </w:pPr>
      <w:r>
        <w:lastRenderedPageBreak/>
        <w:t>1………………………………………………………………………………………….</w:t>
      </w:r>
    </w:p>
    <w:p w14:paraId="245D65C3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E15A961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100FC948" w14:textId="77777777" w:rsidR="007D1D61" w:rsidRDefault="007D1D61" w:rsidP="007D1D61">
      <w:pPr>
        <w:ind w:firstLine="0"/>
      </w:pPr>
      <w:r>
        <w:t>•</w:t>
      </w:r>
      <w:r>
        <w:tab/>
        <w:t>агенции за регионално развитие:</w:t>
      </w:r>
    </w:p>
    <w:p w14:paraId="48A976DE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84206D4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080CC73D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6D4428ED" w14:textId="07760CEA" w:rsidR="007D1D61" w:rsidRDefault="007D1D61" w:rsidP="002E17E2">
      <w:pPr>
        <w:ind w:firstLine="709"/>
        <w:jc w:val="both"/>
      </w:pPr>
      <w:r>
        <w:t>Съгласно т. 6 и т. 7 от Приложение № 3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юридически лица с нестопанска цел за включване в поименния състав на регионалния съвет за развитие на ……………………...</w:t>
      </w:r>
      <w:r w:rsidR="001C49CC">
        <w:t>регион за планиране.</w:t>
      </w:r>
      <w:r>
        <w:t xml:space="preserve"> За всяка една от изброените групи юридически лица с нестопанска цел 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6AE30E05" w14:textId="1F41F073" w:rsidR="007D1D61" w:rsidRDefault="007D1D61" w:rsidP="00DF09B9">
      <w:pPr>
        <w:ind w:firstLine="709"/>
        <w:jc w:val="both"/>
      </w:pPr>
      <w:r>
        <w:t>За всеки един от излъчените представители на отделните групи е необходимо заедно с подписания протокол да представите следните документи</w:t>
      </w:r>
      <w:r w:rsidR="00DF09B9">
        <w:t>:</w:t>
      </w:r>
    </w:p>
    <w:p w14:paraId="239DD4D2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78FA51A1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документи, доказващи, че лицето има минимум 2 години опит в сферата на дейност на юридическите лица, за чийто представител е номиниран –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  <w:bookmarkStart w:id="0" w:name="_GoBack"/>
      <w:bookmarkEnd w:id="0"/>
    </w:p>
    <w:p w14:paraId="361A896C" w14:textId="77777777" w:rsidR="000D7106" w:rsidRPr="007D1D61" w:rsidRDefault="007D1D61" w:rsidP="00D6371C">
      <w:pPr>
        <w:ind w:firstLine="0"/>
        <w:jc w:val="both"/>
      </w:pPr>
      <w:r>
        <w:t>•</w:t>
      </w:r>
      <w:r>
        <w:tab/>
        <w:t xml:space="preserve">копие на документи, доказващи, че лицето е служител или е член на върховен орган или на управителен орган на някое от юридическите лица с нестопанска цел от </w:t>
      </w:r>
    </w:p>
    <w:p w14:paraId="3316B87F" w14:textId="77777777" w:rsidR="00847255" w:rsidRPr="000D7106" w:rsidRDefault="000D7106" w:rsidP="000D7106">
      <w:pPr>
        <w:spacing w:before="0" w:after="0"/>
        <w:ind w:firstLine="708"/>
        <w:jc w:val="both"/>
        <w:rPr>
          <w:b/>
          <w:lang w:val="en-US"/>
        </w:rPr>
        <w:sectPr w:rsidR="00847255" w:rsidRPr="000D7106" w:rsidSect="0026490C">
          <w:headerReference w:type="default" r:id="rId6"/>
          <w:footerReference w:type="default" r:id="rId7"/>
          <w:headerReference w:type="first" r:id="rId8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  <w:r>
        <w:rPr>
          <w:iCs/>
        </w:rPr>
        <w:t xml:space="preserve">   </w:t>
      </w:r>
      <w:r>
        <w:t>.</w:t>
      </w:r>
    </w:p>
    <w:p w14:paraId="09B0A5D3" w14:textId="77777777" w:rsidR="00D6371C" w:rsidRPr="00D6371C" w:rsidRDefault="00D6371C" w:rsidP="00D6371C">
      <w:pPr>
        <w:spacing w:before="0" w:after="0"/>
        <w:ind w:firstLine="0"/>
        <w:jc w:val="both"/>
        <w:rPr>
          <w:iCs/>
        </w:rPr>
      </w:pPr>
      <w:r w:rsidRPr="00D6371C">
        <w:rPr>
          <w:iCs/>
        </w:rPr>
        <w:lastRenderedPageBreak/>
        <w:t>съответната група, копие на трудов или граждански договор, копие от решение на Общо събрание на сдружението за избор на членове на управителния съвет и др.</w:t>
      </w:r>
    </w:p>
    <w:p w14:paraId="58D64048" w14:textId="617AE786" w:rsidR="000D7106" w:rsidRPr="00090F60" w:rsidRDefault="00D6371C" w:rsidP="00D6371C">
      <w:pPr>
        <w:spacing w:before="0" w:after="0"/>
        <w:ind w:firstLine="708"/>
        <w:jc w:val="both"/>
        <w:rPr>
          <w:iCs/>
          <w:color w:val="000000"/>
        </w:rPr>
      </w:pPr>
      <w:r w:rsidRPr="00D6371C">
        <w:rPr>
          <w:iCs/>
        </w:rPr>
        <w:t>Обръщам внимание, че при промяна на основния член или на резервен член, съответната група от юридически лица с нестопанска цел 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юридически лица с нестопанска цел. Към писменото уведомление се прилага подписан протокол, удостоверяващ решението на групата от юридически лица с нестопанска цел за подмяна на един от техните представители с друг и се представят същите документи, както при първоначалното определяне.</w:t>
      </w:r>
    </w:p>
    <w:p w14:paraId="4D2DEBAC" w14:textId="2B6FE114" w:rsidR="005D2EEA" w:rsidRPr="00E70741" w:rsidRDefault="005D2EEA" w:rsidP="00B66546">
      <w:pPr>
        <w:tabs>
          <w:tab w:val="left" w:pos="4820"/>
        </w:tabs>
        <w:spacing w:line="240" w:lineRule="auto"/>
        <w:ind w:left="2268" w:hanging="1559"/>
        <w:jc w:val="both"/>
      </w:pPr>
      <w:r w:rsidRPr="005D2EEA">
        <w:rPr>
          <w:b/>
        </w:rPr>
        <w:t xml:space="preserve">Приложение: </w:t>
      </w:r>
      <w:r w:rsidRPr="005139DB">
        <w:t>1</w:t>
      </w:r>
      <w:r w:rsidRPr="00E70741">
        <w:t>.</w:t>
      </w:r>
      <w:r w:rsidRPr="005D2EEA">
        <w:rPr>
          <w:b/>
        </w:rPr>
        <w:t xml:space="preserve"> </w:t>
      </w:r>
      <w:r w:rsidRPr="00E70741">
        <w:t>Образец на Протокол от проведена среща за  излъчване на представител.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1E80A295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7E9F0AA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  <w:r w:rsidRPr="00DF09B9">
        <w:rPr>
          <w:b/>
        </w:rPr>
        <w:t xml:space="preserve">                              С УВАЖЕНИЕ,</w:t>
      </w:r>
    </w:p>
    <w:p w14:paraId="66F44298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3ABB489" w14:textId="224CB5B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ab/>
        <w:t>….…………………………</w:t>
      </w:r>
    </w:p>
    <w:p w14:paraId="2D39B427" w14:textId="7777777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 xml:space="preserve">СЕКРЕТАР НА РСР  НА </w:t>
      </w:r>
    </w:p>
    <w:p w14:paraId="19C1017B" w14:textId="7777777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 xml:space="preserve">…………………………….  </w:t>
      </w:r>
    </w:p>
    <w:p w14:paraId="565AE099" w14:textId="1C627FD6" w:rsidR="00593A99" w:rsidRPr="00B103B3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>РЕГИОН ЗА ПЛАНИРАНЕ</w:t>
      </w:r>
    </w:p>
    <w:p w14:paraId="77673308" w14:textId="77777777" w:rsidR="00593A99" w:rsidRDefault="00593A99" w:rsidP="00DF09B9">
      <w:pPr>
        <w:spacing w:line="240" w:lineRule="auto"/>
        <w:ind w:firstLine="0"/>
        <w:rPr>
          <w:b/>
          <w:i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359D90EE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9"/>
      <w:footerReference w:type="first" r:id="rId10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B82C5" w14:textId="77777777" w:rsidR="00D3051A" w:rsidRDefault="00D3051A">
      <w:r>
        <w:separator/>
      </w:r>
    </w:p>
  </w:endnote>
  <w:endnote w:type="continuationSeparator" w:id="0">
    <w:p w14:paraId="375A8540" w14:textId="77777777" w:rsidR="00D3051A" w:rsidRDefault="00D3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3F9375FE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945337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945337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14:paraId="4283C50B" w14:textId="77777777" w:rsidR="00776B70" w:rsidRPr="004D67CA" w:rsidRDefault="00D3051A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D3051A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14:paraId="60642EA5" w14:textId="77777777" w:rsidR="00847255" w:rsidRPr="004D67CA" w:rsidRDefault="00D3051A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AE82E" w14:textId="77777777" w:rsidR="00D3051A" w:rsidRDefault="00D3051A">
      <w:r>
        <w:separator/>
      </w:r>
    </w:p>
  </w:footnote>
  <w:footnote w:type="continuationSeparator" w:id="0">
    <w:p w14:paraId="5A794D7F" w14:textId="77777777" w:rsidR="00D3051A" w:rsidRDefault="00D3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AD10156" w14:textId="77777777" w:rsidR="000D7106" w:rsidRPr="000D7106" w:rsidRDefault="000D7106" w:rsidP="000D7106">
          <w:pPr>
            <w:ind w:firstLine="0"/>
            <w:jc w:val="center"/>
            <w:rPr>
              <w:b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  <w:p w14:paraId="4F2D29F7" w14:textId="77777777" w:rsidR="00AA1A78" w:rsidRPr="00AA1A78" w:rsidRDefault="00AA1A78" w:rsidP="00AA1A78">
          <w:pPr>
            <w:ind w:firstLine="0"/>
            <w:jc w:val="center"/>
            <w:rPr>
              <w:b/>
              <w:lang w:val="en-US"/>
            </w:rPr>
          </w:pPr>
        </w:p>
      </w:tc>
    </w:tr>
  </w:tbl>
  <w:p w14:paraId="7D7A392E" w14:textId="77777777" w:rsidR="0035704D" w:rsidRDefault="0035704D" w:rsidP="004D67CA">
    <w:pPr>
      <w:ind w:firstLine="0"/>
      <w:rPr>
        <w:b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513C"/>
    <w:rsid w:val="0008612E"/>
    <w:rsid w:val="000A5F38"/>
    <w:rsid w:val="000C3B8C"/>
    <w:rsid w:val="000C778F"/>
    <w:rsid w:val="000D7106"/>
    <w:rsid w:val="00120D09"/>
    <w:rsid w:val="00122688"/>
    <w:rsid w:val="00123525"/>
    <w:rsid w:val="00127EED"/>
    <w:rsid w:val="00145E77"/>
    <w:rsid w:val="001468C9"/>
    <w:rsid w:val="00146ABA"/>
    <w:rsid w:val="00165813"/>
    <w:rsid w:val="00166203"/>
    <w:rsid w:val="00190135"/>
    <w:rsid w:val="00195B56"/>
    <w:rsid w:val="001A5B9C"/>
    <w:rsid w:val="001C49CC"/>
    <w:rsid w:val="001E1860"/>
    <w:rsid w:val="001F30E8"/>
    <w:rsid w:val="001F550E"/>
    <w:rsid w:val="002344B6"/>
    <w:rsid w:val="002414DF"/>
    <w:rsid w:val="00246101"/>
    <w:rsid w:val="002566D6"/>
    <w:rsid w:val="002644F7"/>
    <w:rsid w:val="0026490C"/>
    <w:rsid w:val="00272B22"/>
    <w:rsid w:val="00290E1D"/>
    <w:rsid w:val="002E1186"/>
    <w:rsid w:val="002E17E2"/>
    <w:rsid w:val="002E2B51"/>
    <w:rsid w:val="00306167"/>
    <w:rsid w:val="00322AD7"/>
    <w:rsid w:val="003312DA"/>
    <w:rsid w:val="00333C7E"/>
    <w:rsid w:val="0035704D"/>
    <w:rsid w:val="003622CA"/>
    <w:rsid w:val="00367B78"/>
    <w:rsid w:val="003736FE"/>
    <w:rsid w:val="0037679B"/>
    <w:rsid w:val="003B01AF"/>
    <w:rsid w:val="003C5ED2"/>
    <w:rsid w:val="00411956"/>
    <w:rsid w:val="0041296D"/>
    <w:rsid w:val="0042167E"/>
    <w:rsid w:val="004326C7"/>
    <w:rsid w:val="00445216"/>
    <w:rsid w:val="0045721C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43C7"/>
    <w:rsid w:val="005139DB"/>
    <w:rsid w:val="00522E2B"/>
    <w:rsid w:val="00540542"/>
    <w:rsid w:val="00551210"/>
    <w:rsid w:val="00564A1E"/>
    <w:rsid w:val="00572029"/>
    <w:rsid w:val="005860F1"/>
    <w:rsid w:val="00593A99"/>
    <w:rsid w:val="00594D1E"/>
    <w:rsid w:val="00597130"/>
    <w:rsid w:val="005A4C22"/>
    <w:rsid w:val="005C3210"/>
    <w:rsid w:val="005C75AB"/>
    <w:rsid w:val="005D2EEA"/>
    <w:rsid w:val="005E35D0"/>
    <w:rsid w:val="005E554C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821983"/>
    <w:rsid w:val="00835AAC"/>
    <w:rsid w:val="008373A4"/>
    <w:rsid w:val="00847255"/>
    <w:rsid w:val="00863552"/>
    <w:rsid w:val="00870FEA"/>
    <w:rsid w:val="0087415D"/>
    <w:rsid w:val="00883DAD"/>
    <w:rsid w:val="008B0255"/>
    <w:rsid w:val="008B3E29"/>
    <w:rsid w:val="00912CD2"/>
    <w:rsid w:val="0091547C"/>
    <w:rsid w:val="00917D1E"/>
    <w:rsid w:val="009207DD"/>
    <w:rsid w:val="00945337"/>
    <w:rsid w:val="00945767"/>
    <w:rsid w:val="0098299E"/>
    <w:rsid w:val="00991FBE"/>
    <w:rsid w:val="009D0649"/>
    <w:rsid w:val="009D63A0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A1A78"/>
    <w:rsid w:val="00AA5C91"/>
    <w:rsid w:val="00AB179F"/>
    <w:rsid w:val="00AB673B"/>
    <w:rsid w:val="00AF588D"/>
    <w:rsid w:val="00B25E5C"/>
    <w:rsid w:val="00B273AC"/>
    <w:rsid w:val="00B66546"/>
    <w:rsid w:val="00B7444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60E66"/>
    <w:rsid w:val="00C90AE0"/>
    <w:rsid w:val="00CA7907"/>
    <w:rsid w:val="00CC5AC8"/>
    <w:rsid w:val="00CC7CB6"/>
    <w:rsid w:val="00CD0DF2"/>
    <w:rsid w:val="00CE499A"/>
    <w:rsid w:val="00D03BE0"/>
    <w:rsid w:val="00D11D68"/>
    <w:rsid w:val="00D13E3B"/>
    <w:rsid w:val="00D3051A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09B9"/>
    <w:rsid w:val="00DF1289"/>
    <w:rsid w:val="00DF2FD9"/>
    <w:rsid w:val="00DF6238"/>
    <w:rsid w:val="00E021F1"/>
    <w:rsid w:val="00E15176"/>
    <w:rsid w:val="00E61CDE"/>
    <w:rsid w:val="00E65A34"/>
    <w:rsid w:val="00E70741"/>
    <w:rsid w:val="00EA02DB"/>
    <w:rsid w:val="00EA2D8C"/>
    <w:rsid w:val="00EC02E4"/>
    <w:rsid w:val="00ED3268"/>
    <w:rsid w:val="00EF296D"/>
    <w:rsid w:val="00EF3208"/>
    <w:rsid w:val="00EF3296"/>
    <w:rsid w:val="00F20E00"/>
    <w:rsid w:val="00F43052"/>
    <w:rsid w:val="00F456F5"/>
    <w:rsid w:val="00F60F76"/>
    <w:rsid w:val="00F96D92"/>
    <w:rsid w:val="00FB7016"/>
    <w:rsid w:val="00FC01EE"/>
    <w:rsid w:val="00FC4755"/>
    <w:rsid w:val="00FD001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5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3925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IVAYLO HRISTOV STOYANOV</cp:lastModifiedBy>
  <cp:revision>4</cp:revision>
  <cp:lastPrinted>2018-08-21T12:42:00Z</cp:lastPrinted>
  <dcterms:created xsi:type="dcterms:W3CDTF">2020-08-07T07:29:00Z</dcterms:created>
  <dcterms:modified xsi:type="dcterms:W3CDTF">2020-08-07T12:16:00Z</dcterms:modified>
</cp:coreProperties>
</file>